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23FF4" w:rsidTr="00123FF4" w14:paraId="28D1D96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FF4" w:rsidRDefault="00123FF4" w14:paraId="1B6092DF" w14:textId="3837FC7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FF4" w:rsidRDefault="00123FF4" w14:paraId="62EF387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23FF4" w:rsidRDefault="00123FF4" w14:paraId="0E55598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23FF4" w:rsidRDefault="00123FF4" w14:paraId="7B58BAB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23FF4" w:rsidRDefault="00123FF4" w14:paraId="1600693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23FF4" w:rsidP="00123FF4" w:rsidRDefault="00123FF4" w14:paraId="158EC7A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23FF4" w:rsidP="00123FF4" w:rsidRDefault="00123FF4" w14:paraId="218ED73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23FF4" w:rsidP="00123FF4" w:rsidRDefault="00123FF4" w14:paraId="7FE443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St-2418/2019</w:t>
      </w:r>
    </w:p>
    <w:p w:rsidR="00123FF4" w:rsidP="00123FF4" w:rsidRDefault="00123FF4" w14:paraId="72FDBD57" w14:textId="77777777">
      <w:pPr>
        <w:tabs>
          <w:tab w:val="left" w:pos="709"/>
        </w:tabs>
      </w:pPr>
      <w:r>
        <w:t xml:space="preserve"> </w:t>
      </w:r>
    </w:p>
    <w:p w:rsidR="00123FF4" w:rsidP="00123FF4" w:rsidRDefault="00123FF4" w14:paraId="0B55B5F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23FF4" w:rsidP="00123FF4" w:rsidRDefault="00123FF4" w14:paraId="72323B8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23FF4" w:rsidP="00123FF4" w:rsidRDefault="00123FF4" w14:paraId="0C2203AF" w14:textId="77777777">
      <w:pPr>
        <w:tabs>
          <w:tab w:val="left" w:pos="709"/>
        </w:tabs>
      </w:pPr>
    </w:p>
    <w:p w:rsidR="00123FF4" w:rsidP="00123FF4" w:rsidRDefault="00123FF4" w14:paraId="0FF4040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23FF4" w:rsidP="00123FF4" w:rsidRDefault="00123FF4" w14:paraId="1F4C386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23FF4" w:rsidP="00123FF4" w:rsidRDefault="00123FF4" w14:paraId="4A1C5415" w14:textId="77777777">
      <w:pPr>
        <w:tabs>
          <w:tab w:val="left" w:pos="709"/>
        </w:tabs>
      </w:pPr>
    </w:p>
    <w:p w:rsidR="00123FF4" w:rsidP="00123FF4" w:rsidRDefault="00123FF4" w14:paraId="3BD277D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23FF4" w:rsidP="00123FF4" w:rsidRDefault="00123FF4" w14:paraId="144CD85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23FF4" w:rsidP="00123FF4" w:rsidRDefault="00123FF4" w14:paraId="6313410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23FF4" w:rsidP="00123FF4" w:rsidRDefault="00123FF4" w14:paraId="74B2FD8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23FF4" w:rsidP="00123FF4" w:rsidRDefault="00123FF4" w14:paraId="11B4857A" w14:textId="77777777">
      <w:pPr>
        <w:tabs>
          <w:tab w:val="left" w:pos="709"/>
        </w:tabs>
      </w:pPr>
    </w:p>
    <w:p w:rsidR="00123FF4" w:rsidP="00123FF4" w:rsidRDefault="00123FF4" w14:paraId="55714899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23FF4" w:rsidP="00123FF4" w:rsidRDefault="00123FF4" w14:paraId="75FB0705" w14:textId="77777777">
      <w:pPr>
        <w:tabs>
          <w:tab w:val="left" w:pos="709"/>
        </w:tabs>
        <w:jc w:val="both"/>
      </w:pPr>
    </w:p>
    <w:p w:rsidR="00123FF4" w:rsidP="00123FF4" w:rsidRDefault="00123FF4" w14:paraId="3A494B2B" w14:textId="77777777">
      <w:pPr>
        <w:tabs>
          <w:tab w:val="left" w:pos="709"/>
        </w:tabs>
      </w:pPr>
      <w:r>
        <w:t xml:space="preserve"> </w:t>
      </w:r>
      <w:r>
        <w:tab/>
        <w:t>17. St-2418/2019</w:t>
      </w:r>
    </w:p>
    <w:p w:rsidR="00123FF4" w:rsidP="00123FF4" w:rsidRDefault="00123FF4" w14:paraId="28D5904E" w14:textId="77777777">
      <w:pPr>
        <w:tabs>
          <w:tab w:val="left" w:pos="709"/>
        </w:tabs>
      </w:pPr>
    </w:p>
    <w:p w:rsidR="00123FF4" w:rsidP="00123FF4" w:rsidRDefault="00123FF4" w14:paraId="240DD87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23FF4" w:rsidP="00123FF4" w:rsidRDefault="00123FF4" w14:paraId="4235A4FF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123FF4" w:rsidP="00123FF4" w:rsidRDefault="00123FF4" w14:paraId="1F078FB9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23FF4" w:rsidP="00123FF4" w:rsidRDefault="00123FF4" w14:paraId="002171D2" w14:textId="77777777">
      <w:pPr>
        <w:tabs>
          <w:tab w:val="left" w:pos="709"/>
        </w:tabs>
        <w:jc w:val="both"/>
      </w:pPr>
    </w:p>
    <w:p w:rsidR="00123FF4" w:rsidP="00123FF4" w:rsidRDefault="00123FF4" w14:paraId="1E182EF4" w14:textId="77777777">
      <w:pPr>
        <w:tabs>
          <w:tab w:val="left" w:pos="709"/>
        </w:tabs>
        <w:jc w:val="both"/>
      </w:pPr>
      <w:r>
        <w:t xml:space="preserve">protiv </w:t>
      </w:r>
    </w:p>
    <w:p w:rsidR="00123FF4" w:rsidP="00123FF4" w:rsidRDefault="00123FF4" w14:paraId="20CDF9D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23FF4" w:rsidP="00123FF4" w:rsidRDefault="00123FF4" w14:paraId="18F5B17A" w14:textId="77777777">
      <w:pPr>
        <w:tabs>
          <w:tab w:val="left" w:pos="709"/>
        </w:tabs>
        <w:ind w:left="708"/>
        <w:jc w:val="both"/>
      </w:pPr>
      <w:r>
        <w:tab/>
        <w:t xml:space="preserve">ZENKO PROMET j.d.o.o. za trgovinu, proizvodnju i usluge, </w:t>
      </w:r>
      <w:proofErr w:type="spellStart"/>
      <w:r>
        <w:t>Adamovec</w:t>
      </w:r>
      <w:proofErr w:type="spellEnd"/>
      <w:r>
        <w:t>, Ulica kneza Adama 5, OIB: 70957026628</w:t>
      </w:r>
    </w:p>
    <w:p w:rsidR="00123FF4" w:rsidP="00123FF4" w:rsidRDefault="00123FF4" w14:paraId="24A6540A" w14:textId="77777777">
      <w:pPr>
        <w:tabs>
          <w:tab w:val="left" w:pos="709"/>
        </w:tabs>
        <w:ind w:left="708"/>
        <w:jc w:val="both"/>
      </w:pPr>
    </w:p>
    <w:p w:rsidR="00123FF4" w:rsidP="00123FF4" w:rsidRDefault="00123FF4" w14:paraId="1BF2B863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123FF4" w:rsidP="00123FF4" w:rsidRDefault="00123FF4" w14:paraId="49985CA5" w14:textId="77777777">
      <w:pPr>
        <w:tabs>
          <w:tab w:val="left" w:pos="709"/>
        </w:tabs>
        <w:jc w:val="both"/>
      </w:pPr>
    </w:p>
    <w:p w:rsidR="00123FF4" w:rsidP="00123FF4" w:rsidRDefault="00123FF4" w14:paraId="752705F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23FF4" w:rsidP="00123FF4" w:rsidRDefault="00123FF4" w14:paraId="751E0297" w14:textId="77777777">
      <w:pPr>
        <w:tabs>
          <w:tab w:val="left" w:pos="709"/>
        </w:tabs>
      </w:pPr>
    </w:p>
    <w:p w:rsidR="00123FF4" w:rsidP="00123FF4" w:rsidRDefault="00123FF4" w14:paraId="1B565DE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23FF4" w:rsidP="00123FF4" w:rsidRDefault="00123FF4" w14:paraId="5B5D5B48" w14:textId="77777777">
      <w:pPr>
        <w:tabs>
          <w:tab w:val="left" w:pos="709"/>
        </w:tabs>
      </w:pPr>
    </w:p>
    <w:p w:rsidR="00123FF4" w:rsidP="00123FF4" w:rsidRDefault="00123FF4" w14:paraId="2783B65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23FF4" w:rsidP="00123FF4" w:rsidRDefault="00123FF4" w14:paraId="02F80C7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23FF4" w:rsidP="00123FF4" w:rsidRDefault="00123FF4" w14:paraId="0103F72C" w14:textId="77777777">
      <w:pPr>
        <w:tabs>
          <w:tab w:val="left" w:pos="709"/>
        </w:tabs>
      </w:pPr>
    </w:p>
    <w:p w:rsidR="00942A2A" w:rsidP="003D06B2" w:rsidRDefault="00942A2A" w14:paraId="0EECD367" w14:textId="0EECD36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23FF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23F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3FF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3FF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3FF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3FF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23FF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3F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23FF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3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FF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FF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FF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FF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3FF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FF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168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St-2418/2019</izvorni_sadrzaj>
    <derivirana_varijabla naziv="DomainObject.Predmet.OznakaBroj_1">St-2418/2019</derivirana_varijabla>
  </DomainObject.Predmet.OznakaBroj>
  <DomainObject.Predmet.OznakaBrojOptuznogAkta>
    <izvorni_sadrzaj>04-06-19-4116</izvorni_sadrzaj>
    <derivirana_varijabla naziv="DomainObject.Predmet.OznakaBrojOptuznogAkta_1">04-06-19-4116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ZENKO PROMET j.d.o.o. za trgovinu, proizvodnju i usluge</izvorni_sadrzaj>
    <derivirana_varijabla naziv="DomainObject.Predmet.ProtustrankaFormated_1">  ZENKO PROMET j.d.o.o. za trgovinu, proizvodnju i usluge</derivirana_varijabla>
  </DomainObject.Predmet.ProtustrankaFormated>
  <DomainObject.Predmet.ProtustrankaFormatedOIB>
    <izvorni_sadrzaj>  ZENKO PROMET j.d.o.o. za trgovinu, proizvodnju i usluge, OIB 70957026628</izvorni_sadrzaj>
    <derivirana_varijabla naziv="DomainObject.Predmet.ProtustrankaFormatedOIB_1">  ZENKO PROMET j.d.o.o. za trgovinu, proizvodnju i usluge, OIB 70957026628</derivirana_varijabla>
  </DomainObject.Predmet.ProtustrankaFormatedOIB>
  <DomainObject.Predmet.ProtustrankaFormatedWithAdress>
    <izvorni_sadrzaj> ZENKO PROMET j.d.o.o. za trgovinu, proizvodnju i usluge, Ulica kneza Adama 5, 10363 Adamovec</izvorni_sadrzaj>
    <derivirana_varijabla naziv="DomainObject.Predmet.ProtustrankaFormatedWithAdress_1"> ZENKO PROMET j.d.o.o. za trgovinu, proizvodnju i usluge, Ulica kneza Adama 5, 10363 Adamovec</derivirana_varijabla>
  </DomainObject.Predmet.ProtustrankaFormatedWithAdress>
  <DomainObject.Predmet.ProtustrankaFormatedWithAdressOIB>
    <izvorni_sadrzaj> ZENKO PROMET j.d.o.o. za trgovinu, proizvodnju i usluge, OIB 70957026628, Ulica kneza Adama 5, 10363 Adamovec</izvorni_sadrzaj>
    <derivirana_varijabla naziv="DomainObject.Predmet.ProtustrankaFormatedWithAdressOIB_1"> ZENKO PROMET j.d.o.o. za trgovinu, proizvodnju i usluge, OIB 70957026628, Ulica kneza Adama 5, 10363 Adamovec</derivirana_varijabla>
  </DomainObject.Predmet.ProtustrankaFormatedWithAdressOIB>
  <DomainObject.Predmet.ProtustrankaWithAdress>
    <izvorni_sadrzaj>ZENKO PROMET j.d.o.o. za trgovinu, proizvodnju i usluge Ulica kneza Adama 5, 10363 Adamovec</izvorni_sadrzaj>
    <derivirana_varijabla naziv="DomainObject.Predmet.ProtustrankaWithAdress_1">ZENKO PROMET j.d.o.o. za trgovinu, proizvodnju i usluge Ulica kneza Adama 5, 10363 Adamovec</derivirana_varijabla>
  </DomainObject.Predmet.ProtustrankaWithAdress>
  <DomainObject.Predmet.ProtustrankaWithAdressOIB>
    <izvorni_sadrzaj>ZENKO PROMET j.d.o.o. za trgovinu, proizvodnju i usluge, OIB 70957026628, Ulica kneza Adama 5, 10363 Adamovec</izvorni_sadrzaj>
    <derivirana_varijabla naziv="DomainObject.Predmet.ProtustrankaWithAdressOIB_1">ZENKO PROMET j.d.o.o. za trgovinu, proizvodnju i usluge, OIB 70957026628, Ulica kneza Adama 5, 10363 Adamovec</derivirana_varijabla>
  </DomainObject.Predmet.ProtustrankaWithAdressOIB>
  <DomainObject.Predmet.ProtustrankaNazivFormated>
    <izvorni_sadrzaj>ZENKO PROMET j.d.o.o. za trgovinu, proizvodnju i usluge</izvorni_sadrzaj>
    <derivirana_varijabla naziv="DomainObject.Predmet.ProtustrankaNazivFormated_1">ZENKO PROMET j.d.o.o. za trgovinu, proizvodnju i usluge</derivirana_varijabla>
  </DomainObject.Predmet.ProtustrankaNazivFormated>
  <DomainObject.Predmet.ProtustrankaNazivFormatedOIB>
    <izvorni_sadrzaj>ZENKO PROMET j.d.o.o. za trgovinu, proizvodnju i usluge, OIB 70957026628</izvorni_sadrzaj>
    <derivirana_varijabla naziv="DomainObject.Predmet.ProtustrankaNazivFormatedOIB_1">ZENKO PROMET j.d.o.o. za trgovinu, proizvodnju i usluge, OIB 70957026628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ZENKO PROMET j.d.o.o. za trgovinu, proizvodnju i usluge</item>
    </izvorni_sadrzaj>
    <derivirana_varijabla naziv="DomainObject.Predmet.ProtuStrankaListFormated_1">
      <item>ZENKO PROMET j.d.o.o. za trgovinu, proizvodnju i usluge</item>
    </derivirana_varijabla>
  </DomainObject.Predmet.ProtuStrankaListFormated>
  <DomainObject.Predmet.ProtuStrankaListFormatedOIB>
    <izvorni_sadrzaj>
      <item>ZENKO PROMET j.d.o.o. za trgovinu, proizvodnju i usluge, OIB 70957026628</item>
    </izvorni_sadrzaj>
    <derivirana_varijabla naziv="DomainObject.Predmet.ProtuStrankaListFormatedOIB_1">
      <item>ZENKO PROMET j.d.o.o. za trgovinu, proizvodnju i usluge, OIB 70957026628</item>
    </derivirana_varijabla>
  </DomainObject.Predmet.ProtuStrankaListFormatedOIB>
  <DomainObject.Predmet.ProtuStrankaListFormatedWithAdress>
    <izvorni_sadrzaj>
      <item>ZENKO PROMET j.d.o.o. za trgovinu, proizvodnju i usluge, Ulica kneza Adama 5, 10363 Adamovec</item>
    </izvorni_sadrzaj>
    <derivirana_varijabla naziv="DomainObject.Predmet.ProtuStrankaListFormatedWithAdress_1">
      <item>ZENKO PROMET j.d.o.o. za trgovinu, proizvodnju i usluge, Ulica kneza Adama 5, 10363 Adamovec</item>
    </derivirana_varijabla>
  </DomainObject.Predmet.ProtuStrankaListFormatedWithAdress>
  <DomainObject.Predmet.ProtuStrankaListFormatedWithAdressOIB>
    <izvorni_sadrzaj>
      <item>ZENKO PROMET j.d.o.o. za trgovinu, proizvodnju i usluge, OIB 70957026628, Ulica kneza Adama 5, 10363 Adamovec</item>
    </izvorni_sadrzaj>
    <derivirana_varijabla naziv="DomainObject.Predmet.ProtuStrankaListFormatedWithAdressOIB_1">
      <item>ZENKO PROMET j.d.o.o. za trgovinu, proizvodnju i usluge, OIB 70957026628, Ulica kneza Adama 5, 10363 Adamovec</item>
    </derivirana_varijabla>
  </DomainObject.Predmet.ProtuStrankaListFormatedWithAdressOIB>
  <DomainObject.Predmet.ProtuStrankaListNazivFormated>
    <izvorni_sadrzaj>
      <item>ZENKO PROMET j.d.o.o. za trgovinu, proizvodnju i usluge</item>
    </izvorni_sadrzaj>
    <derivirana_varijabla naziv="DomainObject.Predmet.ProtuStrankaListNazivFormated_1">
      <item>ZENKO PROMET j.d.o.o. za trgovinu, proizvodnju i usluge</item>
    </derivirana_varijabla>
  </DomainObject.Predmet.ProtuStrankaListNazivFormated>
  <DomainObject.Predmet.ProtuStrankaListNazivFormatedOIB>
    <izvorni_sadrzaj>
      <item>ZENKO PROMET j.d.o.o. za trgovinu, proizvodnju i usluge, OIB 70957026628</item>
    </izvorni_sadrzaj>
    <derivirana_varijabla naziv="DomainObject.Predmet.ProtuStrankaListNazivFormatedOIB_1">
      <item>ZENKO PROMET j.d.o.o. za trgovinu, proizvodnju i usluge, OIB 70957026628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ZENKO PROMET j.d.o.o. za trgovinu, proizvodnju i usluge</izvorni_sadrzaj>
    <derivirana_varijabla naziv="DomainObject.Predmet.ProtustrankaIDrugi_1">ZENKO PROMET j.d.o.o. za trgovinu,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ZENKO PROMET j.d.o.o. za trgovinu, proizvodnju i usluge, OIB 70957026628, Ulica kneza Adama 5, 10363 Adamovec</izvorni_sadrzaj>
    <derivirana_varijabla naziv="DomainObject.Predmet.ProtustrankaIDrugiAdressOIB_1">ZENKO PROMET j.d.o.o. za trgovinu, proizvodnju i usluge, OIB 70957026628, Ulica kneza Adama 5,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ZENKO PROMET j.d.o.o. za trgovinu, proizvodnju i usluge</item>
      <item>Financijska agencija</item>
    </izvorni_sadrzaj>
    <derivirana_varijabla naziv="DomainObject.Predmet.SudioniciListNaziv_1">
      <item>ZENKO PROMET j.d.o.o. za trgovinu, proizvodnju i usluge</item>
      <item>Financijska agencija</item>
    </derivirana_varijabla>
  </DomainObject.Predmet.SudioniciListNaziv>
  <DomainObject.Predmet.SudioniciListAdressOIB>
    <izvorni_sadrzaj>
      <item>ZENKO PROMET j.d.o.o. za trgovinu, proizvodnju i usluge, OIB 70957026628, Ulica kneza Adama 5,10363 Adamovec</item>
      <item>Financijska agencija, OIB 85821130368, TRG SVIBANJSKIH ŽRTAVA 1995. 1,10000 Zagreb</item>
    </izvorni_sadrzaj>
    <derivirana_varijabla naziv="DomainObject.Predmet.SudioniciListAdressOIB_1">
      <item>ZENKO PROMET j.d.o.o. za trgovinu, proizvodnju i usluge, OIB 70957026628, Ulica kneza Adama 5,10363 Adamovec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70957026628</item>
      <item>, OIB 85821130368</item>
    </izvorni_sadrzaj>
    <derivirana_varijabla naziv="DomainObject.Predmet.SudioniciListNazivOIB_1">
      <item>, OIB 70957026628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857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